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1ED" w:rsidRPr="00921D55" w:rsidRDefault="00FA11ED" w:rsidP="000F514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Приложение №</w:t>
      </w:r>
      <w:r>
        <w:rPr>
          <w:rFonts w:ascii="Times New Roman" w:hAnsi="Times New Roman"/>
          <w:sz w:val="24"/>
          <w:szCs w:val="20"/>
          <w:lang w:eastAsia="ru-RU"/>
        </w:rPr>
        <w:t xml:space="preserve"> 6</w:t>
      </w:r>
    </w:p>
    <w:p w:rsidR="00FA11ED" w:rsidRPr="00921D55" w:rsidRDefault="00FA11ED" w:rsidP="000F514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к Типовой форме соглашения (договора)</w:t>
      </w:r>
    </w:p>
    <w:p w:rsidR="00FA11ED" w:rsidRPr="00921D55" w:rsidRDefault="00FA11ED" w:rsidP="000F514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 о предоставлении из </w:t>
      </w:r>
      <w:r>
        <w:rPr>
          <w:rFonts w:ascii="Times New Roman" w:hAnsi="Times New Roman"/>
          <w:lang w:eastAsia="ru-RU"/>
        </w:rPr>
        <w:t>местного</w:t>
      </w:r>
      <w:r w:rsidRPr="00921D55">
        <w:rPr>
          <w:rFonts w:ascii="Times New Roman" w:hAnsi="Times New Roman"/>
          <w:lang w:eastAsia="ru-RU"/>
        </w:rPr>
        <w:t xml:space="preserve"> бюджета субсидии</w:t>
      </w:r>
    </w:p>
    <w:p w:rsidR="00FA11ED" w:rsidRPr="00921D55" w:rsidRDefault="00FA11ED" w:rsidP="000F514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некоммерческой организации, не являющейся </w:t>
      </w:r>
    </w:p>
    <w:p w:rsidR="00FA11ED" w:rsidRPr="00921D55" w:rsidRDefault="00FA11ED" w:rsidP="000F514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муниципальным учреждением,</w:t>
      </w:r>
    </w:p>
    <w:p w:rsidR="00FA11ED" w:rsidRPr="002B0F4B" w:rsidRDefault="00FA11ED" w:rsidP="00041D9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утвержденной приказом </w:t>
      </w:r>
      <w:r>
        <w:rPr>
          <w:rFonts w:ascii="Times New Roman" w:hAnsi="Times New Roman"/>
          <w:lang w:eastAsia="ru-RU"/>
        </w:rPr>
        <w:t>управления</w:t>
      </w:r>
      <w:r w:rsidRPr="002B0F4B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>финансов</w:t>
      </w:r>
    </w:p>
    <w:p w:rsidR="00FA11ED" w:rsidRDefault="00FA11ED" w:rsidP="00041D9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администрации Тоншаевского муниципального района</w:t>
      </w:r>
    </w:p>
    <w:p w:rsidR="00FA11ED" w:rsidRPr="00921D55" w:rsidRDefault="00FA11ED" w:rsidP="00041D9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Нижегородской области</w:t>
      </w:r>
    </w:p>
    <w:p w:rsidR="00FA11ED" w:rsidRPr="00921D55" w:rsidRDefault="00FA11ED" w:rsidP="000F514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 xml:space="preserve"> 27.12.2017г. </w:t>
      </w:r>
      <w:r w:rsidRPr="00921D55">
        <w:rPr>
          <w:rFonts w:ascii="Times New Roman" w:hAnsi="Times New Roman"/>
          <w:sz w:val="24"/>
          <w:szCs w:val="24"/>
          <w:lang w:eastAsia="ru-RU"/>
        </w:rPr>
        <w:t xml:space="preserve">  № </w:t>
      </w:r>
      <w:r>
        <w:rPr>
          <w:rFonts w:ascii="Times New Roman" w:hAnsi="Times New Roman"/>
          <w:sz w:val="24"/>
          <w:szCs w:val="24"/>
          <w:lang w:eastAsia="ru-RU"/>
        </w:rPr>
        <w:t xml:space="preserve"> 31</w:t>
      </w:r>
    </w:p>
    <w:p w:rsidR="00FA11ED" w:rsidRDefault="00FA11ED" w:rsidP="000F514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</w:p>
    <w:p w:rsidR="00FA11ED" w:rsidRPr="00921D55" w:rsidRDefault="00FA11ED" w:rsidP="000F514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Приложение № ___ к </w:t>
      </w:r>
      <w:r>
        <w:rPr>
          <w:rFonts w:ascii="Times New Roman" w:hAnsi="Times New Roman"/>
          <w:lang w:eastAsia="ru-RU"/>
        </w:rPr>
        <w:t>С</w:t>
      </w:r>
      <w:r w:rsidRPr="00921D55">
        <w:rPr>
          <w:rFonts w:ascii="Times New Roman" w:hAnsi="Times New Roman"/>
          <w:lang w:eastAsia="ru-RU"/>
        </w:rPr>
        <w:t>оглашению</w:t>
      </w:r>
    </w:p>
    <w:p w:rsidR="00FA11ED" w:rsidRPr="00921D55" w:rsidRDefault="00FA11ED" w:rsidP="000F514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от __________ № _____</w:t>
      </w:r>
    </w:p>
    <w:p w:rsidR="00FA11ED" w:rsidRPr="00921D55" w:rsidRDefault="00FA11ED" w:rsidP="000F51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FA11ED" w:rsidRPr="00921D55" w:rsidRDefault="00FA11ED" w:rsidP="000F514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>Расчет размера штрафных санкций</w:t>
      </w:r>
      <w:r>
        <w:rPr>
          <w:rStyle w:val="FootnoteReference"/>
          <w:rFonts w:ascii="Times New Roman" w:hAnsi="Times New Roman"/>
          <w:b/>
          <w:sz w:val="24"/>
          <w:szCs w:val="20"/>
          <w:lang w:eastAsia="ru-RU"/>
        </w:rPr>
        <w:footnoteReference w:id="1"/>
      </w:r>
    </w:p>
    <w:tbl>
      <w:tblPr>
        <w:tblpPr w:leftFromText="180" w:rightFromText="180" w:vertAnchor="text" w:horzAnchor="margin" w:tblpXSpec="center" w:tblpY="290"/>
        <w:tblW w:w="10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020"/>
        <w:gridCol w:w="1077"/>
        <w:gridCol w:w="1055"/>
        <w:gridCol w:w="624"/>
        <w:gridCol w:w="1356"/>
        <w:gridCol w:w="1440"/>
        <w:gridCol w:w="737"/>
        <w:gridCol w:w="869"/>
        <w:gridCol w:w="454"/>
        <w:gridCol w:w="567"/>
        <w:gridCol w:w="1020"/>
      </w:tblGrid>
      <w:tr w:rsidR="00FA11ED" w:rsidRPr="00E56C05" w:rsidTr="00210DA4">
        <w:tc>
          <w:tcPr>
            <w:tcW w:w="510" w:type="dxa"/>
            <w:vMerge w:val="restart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1020" w:type="dxa"/>
            <w:vMerge w:val="restart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Наиме-нование показа-теля 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2"/>
            </w:r>
          </w:p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7" w:type="dxa"/>
            <w:vMerge w:val="restart"/>
          </w:tcPr>
          <w:p w:rsidR="00FA11ED" w:rsidRPr="00921D55" w:rsidRDefault="00FA11ED" w:rsidP="00540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Наиме-нование проекта (меро-приятия)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3"/>
            </w:r>
          </w:p>
        </w:tc>
        <w:tc>
          <w:tcPr>
            <w:tcW w:w="1679" w:type="dxa"/>
            <w:gridSpan w:val="2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Единица измерения по ОКЕИ</w:t>
            </w:r>
          </w:p>
        </w:tc>
        <w:tc>
          <w:tcPr>
            <w:tcW w:w="1356" w:type="dxa"/>
            <w:vMerge w:val="restart"/>
          </w:tcPr>
          <w:p w:rsidR="00FA11ED" w:rsidRPr="00921D55" w:rsidRDefault="00FA11ED" w:rsidP="00540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Плановое значение показателя результа-тивности (иного показателя)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4"/>
            </w:r>
          </w:p>
        </w:tc>
        <w:tc>
          <w:tcPr>
            <w:tcW w:w="1440" w:type="dxa"/>
            <w:vMerge w:val="restart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Достигну-тое значение показателя результа-тивности (иного показателя)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5"/>
            </w:r>
          </w:p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2"/>
            <w:vMerge w:val="restart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Объем Субсидии, (тыс. руб.)</w:t>
            </w:r>
          </w:p>
        </w:tc>
        <w:tc>
          <w:tcPr>
            <w:tcW w:w="1021" w:type="dxa"/>
            <w:gridSpan w:val="2"/>
            <w:vMerge w:val="restart"/>
          </w:tcPr>
          <w:p w:rsidR="00FA11ED" w:rsidRPr="00921D55" w:rsidRDefault="00FA11ED" w:rsidP="00540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Коррек-тирую-щиекоэффи-циенты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6"/>
            </w:r>
          </w:p>
        </w:tc>
        <w:tc>
          <w:tcPr>
            <w:tcW w:w="1020" w:type="dxa"/>
            <w:vMerge w:val="restart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Размер штраф-ных санкций (тыс. руб.) (1 - гр. 7 </w:t>
            </w:r>
            <w:r w:rsidRPr="00E56C05">
              <w:rPr>
                <w:rFonts w:ascii="Times New Roman" w:hAnsi="Times New Roman"/>
                <w:noProof/>
                <w:position w:val="-4"/>
                <w:sz w:val="24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base_1_208343_2" style="width:9.75pt;height:9.75pt;visibility:visible">
                  <v:imagedata r:id="rId6" o:title=""/>
                </v:shape>
              </w:pic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гр. 6) x гр. 8 (гр. 9) x гр. 10 (гр. 11)</w:t>
            </w:r>
          </w:p>
        </w:tc>
      </w:tr>
      <w:tr w:rsidR="00FA11ED" w:rsidRPr="00E56C05" w:rsidTr="00210DA4">
        <w:trPr>
          <w:trHeight w:val="276"/>
        </w:trPr>
        <w:tc>
          <w:tcPr>
            <w:tcW w:w="510" w:type="dxa"/>
            <w:vMerge/>
          </w:tcPr>
          <w:p w:rsidR="00FA11ED" w:rsidRPr="00921D55" w:rsidRDefault="00FA11ED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</w:tcPr>
          <w:p w:rsidR="00FA11ED" w:rsidRPr="00921D55" w:rsidRDefault="00FA11ED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</w:tcPr>
          <w:p w:rsidR="00FA11ED" w:rsidRPr="00921D55" w:rsidRDefault="00FA11ED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vMerge w:val="restart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Наиме-нование</w:t>
            </w:r>
          </w:p>
        </w:tc>
        <w:tc>
          <w:tcPr>
            <w:tcW w:w="624" w:type="dxa"/>
            <w:vMerge w:val="restart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Код</w:t>
            </w:r>
          </w:p>
        </w:tc>
        <w:tc>
          <w:tcPr>
            <w:tcW w:w="1356" w:type="dxa"/>
            <w:vMerge/>
          </w:tcPr>
          <w:p w:rsidR="00FA11ED" w:rsidRPr="00921D55" w:rsidRDefault="00FA11ED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FA11ED" w:rsidRPr="00921D55" w:rsidRDefault="00FA11ED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gridSpan w:val="2"/>
            <w:vMerge/>
          </w:tcPr>
          <w:p w:rsidR="00FA11ED" w:rsidRPr="00921D55" w:rsidRDefault="00FA11ED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  <w:vMerge/>
          </w:tcPr>
          <w:p w:rsidR="00FA11ED" w:rsidRPr="00921D55" w:rsidRDefault="00FA11ED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</w:tcPr>
          <w:p w:rsidR="00FA11ED" w:rsidRPr="00921D55" w:rsidRDefault="00FA11ED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1ED" w:rsidRPr="00E56C05" w:rsidTr="00210DA4">
        <w:tc>
          <w:tcPr>
            <w:tcW w:w="510" w:type="dxa"/>
            <w:vMerge/>
          </w:tcPr>
          <w:p w:rsidR="00FA11ED" w:rsidRPr="00921D55" w:rsidRDefault="00FA11ED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</w:tcPr>
          <w:p w:rsidR="00FA11ED" w:rsidRPr="00921D55" w:rsidRDefault="00FA11ED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</w:tcPr>
          <w:p w:rsidR="00FA11ED" w:rsidRPr="00921D55" w:rsidRDefault="00FA11ED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vMerge/>
          </w:tcPr>
          <w:p w:rsidR="00FA11ED" w:rsidRPr="00921D55" w:rsidRDefault="00FA11ED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vMerge/>
          </w:tcPr>
          <w:p w:rsidR="00FA11ED" w:rsidRPr="00921D55" w:rsidRDefault="00FA11ED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vMerge/>
          </w:tcPr>
          <w:p w:rsidR="00FA11ED" w:rsidRPr="00921D55" w:rsidRDefault="00FA11ED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FA11ED" w:rsidRPr="00921D55" w:rsidRDefault="00FA11ED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Израс-ходова-но Полу-чате-лем</w:t>
            </w:r>
          </w:p>
        </w:tc>
        <w:tc>
          <w:tcPr>
            <w:tcW w:w="454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K1</w:t>
            </w:r>
          </w:p>
        </w:tc>
        <w:tc>
          <w:tcPr>
            <w:tcW w:w="567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K2</w:t>
            </w:r>
          </w:p>
        </w:tc>
        <w:tc>
          <w:tcPr>
            <w:tcW w:w="1020" w:type="dxa"/>
            <w:vMerge/>
          </w:tcPr>
          <w:p w:rsidR="00FA11ED" w:rsidRPr="00921D55" w:rsidRDefault="00FA11ED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1ED" w:rsidRPr="00E56C05" w:rsidTr="00210DA4">
        <w:tc>
          <w:tcPr>
            <w:tcW w:w="510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20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77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055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624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356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440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37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869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454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567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1020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12</w:t>
            </w:r>
          </w:p>
        </w:tc>
      </w:tr>
      <w:tr w:rsidR="00FA11ED" w:rsidRPr="00E56C05" w:rsidTr="00210DA4">
        <w:tc>
          <w:tcPr>
            <w:tcW w:w="510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55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624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56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869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54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FA11ED" w:rsidRPr="00E56C05" w:rsidTr="00210DA4">
        <w:tc>
          <w:tcPr>
            <w:tcW w:w="510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Итого:</w:t>
            </w:r>
          </w:p>
        </w:tc>
        <w:tc>
          <w:tcPr>
            <w:tcW w:w="1077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055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624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356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440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737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869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454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567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020" w:type="dxa"/>
          </w:tcPr>
          <w:p w:rsidR="00FA11ED" w:rsidRPr="00921D55" w:rsidRDefault="00FA11ED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FA11ED" w:rsidRPr="00921D55" w:rsidRDefault="00FA11ED" w:rsidP="000F51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FA11ED" w:rsidRPr="00921D55" w:rsidRDefault="00FA11ED" w:rsidP="000F51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FA11ED" w:rsidRPr="00921D55" w:rsidRDefault="00FA11ED" w:rsidP="000F51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Руководитель</w:t>
      </w:r>
    </w:p>
    <w:p w:rsidR="00FA11ED" w:rsidRPr="00921D55" w:rsidRDefault="00FA11ED" w:rsidP="000F51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(уполномоченное лицо)   _______________ _________ _____________________</w:t>
      </w:r>
    </w:p>
    <w:p w:rsidR="00FA11ED" w:rsidRPr="00921D55" w:rsidRDefault="00FA11ED" w:rsidP="000F514E">
      <w:pPr>
        <w:widowControl w:val="0"/>
        <w:autoSpaceDE w:val="0"/>
        <w:autoSpaceDN w:val="0"/>
        <w:spacing w:after="0" w:line="240" w:lineRule="auto"/>
        <w:ind w:firstLine="90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                                    (должность)   (подпись)   (расшифровка подписи)</w:t>
      </w:r>
    </w:p>
    <w:p w:rsidR="00FA11ED" w:rsidRPr="00921D55" w:rsidRDefault="00FA11ED" w:rsidP="000F514E">
      <w:pPr>
        <w:widowControl w:val="0"/>
        <w:autoSpaceDE w:val="0"/>
        <w:autoSpaceDN w:val="0"/>
        <w:spacing w:after="0" w:line="240" w:lineRule="auto"/>
        <w:ind w:firstLine="900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FA11ED" w:rsidRPr="00921D55" w:rsidRDefault="00FA11ED" w:rsidP="000F51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Исполнитель ________________ ___________________ _____________</w:t>
      </w:r>
    </w:p>
    <w:p w:rsidR="00FA11ED" w:rsidRPr="00921D55" w:rsidRDefault="00FA11ED" w:rsidP="000F514E">
      <w:pPr>
        <w:widowControl w:val="0"/>
        <w:autoSpaceDE w:val="0"/>
        <w:autoSpaceDN w:val="0"/>
        <w:spacing w:after="0" w:line="240" w:lineRule="auto"/>
        <w:ind w:firstLine="90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              (должность)                   (ФИО)                     (телефон)</w:t>
      </w:r>
    </w:p>
    <w:p w:rsidR="00FA11ED" w:rsidRPr="00921D55" w:rsidRDefault="00FA11ED" w:rsidP="000F514E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sectPr w:rsidR="00FA11ED" w:rsidRPr="00921D55" w:rsidSect="00915C58">
      <w:pgSz w:w="11906" w:h="16838"/>
      <w:pgMar w:top="426" w:right="566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1ED" w:rsidRDefault="00FA11ED" w:rsidP="0054064B">
      <w:pPr>
        <w:spacing w:after="0" w:line="240" w:lineRule="auto"/>
      </w:pPr>
      <w:r>
        <w:separator/>
      </w:r>
    </w:p>
  </w:endnote>
  <w:endnote w:type="continuationSeparator" w:id="0">
    <w:p w:rsidR="00FA11ED" w:rsidRDefault="00FA11ED" w:rsidP="00540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1ED" w:rsidRDefault="00FA11ED" w:rsidP="0054064B">
      <w:pPr>
        <w:spacing w:after="0" w:line="240" w:lineRule="auto"/>
      </w:pPr>
      <w:r>
        <w:separator/>
      </w:r>
    </w:p>
  </w:footnote>
  <w:footnote w:type="continuationSeparator" w:id="0">
    <w:p w:rsidR="00FA11ED" w:rsidRDefault="00FA11ED" w:rsidP="0054064B">
      <w:pPr>
        <w:spacing w:after="0" w:line="240" w:lineRule="auto"/>
      </w:pPr>
      <w:r>
        <w:continuationSeparator/>
      </w:r>
    </w:p>
  </w:footnote>
  <w:footnote w:id="1">
    <w:p w:rsidR="00FA11ED" w:rsidRDefault="00FA11ED" w:rsidP="00FD637A">
      <w:pPr>
        <w:widowControl w:val="0"/>
        <w:autoSpaceDE w:val="0"/>
        <w:autoSpaceDN w:val="0"/>
        <w:spacing w:after="0" w:line="240" w:lineRule="auto"/>
        <w:jc w:val="both"/>
      </w:pPr>
      <w:r w:rsidRPr="00FD637A">
        <w:rPr>
          <w:rStyle w:val="FootnoteReference"/>
          <w:sz w:val="20"/>
          <w:szCs w:val="20"/>
        </w:rPr>
        <w:footnoteRef/>
      </w:r>
      <w:r w:rsidRPr="00FD637A">
        <w:rPr>
          <w:rFonts w:ascii="Times New Roman" w:hAnsi="Times New Roman"/>
          <w:sz w:val="20"/>
          <w:szCs w:val="20"/>
          <w:lang w:eastAsia="ru-RU"/>
        </w:rPr>
        <w:t>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</w:footnote>
  <w:footnote w:id="2">
    <w:p w:rsidR="00FA11ED" w:rsidRDefault="00FA11ED" w:rsidP="00FD637A">
      <w:pPr>
        <w:widowControl w:val="0"/>
        <w:autoSpaceDE w:val="0"/>
        <w:autoSpaceDN w:val="0"/>
        <w:spacing w:after="0" w:line="240" w:lineRule="auto"/>
        <w:jc w:val="both"/>
      </w:pPr>
      <w:r w:rsidRPr="00FD637A">
        <w:rPr>
          <w:rStyle w:val="FootnoteReference"/>
          <w:sz w:val="20"/>
          <w:szCs w:val="20"/>
        </w:rPr>
        <w:footnoteRef/>
      </w:r>
      <w:r w:rsidRPr="00FD637A">
        <w:rPr>
          <w:rFonts w:ascii="Times New Roman" w:hAnsi="Times New Roman"/>
          <w:sz w:val="20"/>
          <w:szCs w:val="20"/>
          <w:lang w:eastAsia="ru-RU"/>
        </w:rPr>
        <w:t>Наименование показателя, указываемого в настоящей таблице, должно соответствовать наименованию показателя, указанному в графе 2 приложения № 3 к Типовой форме соглашения.</w:t>
      </w:r>
    </w:p>
  </w:footnote>
  <w:footnote w:id="3">
    <w:p w:rsidR="00FA11ED" w:rsidRDefault="00FA11ED" w:rsidP="00FD637A">
      <w:pPr>
        <w:widowControl w:val="0"/>
        <w:autoSpaceDE w:val="0"/>
        <w:autoSpaceDN w:val="0"/>
        <w:spacing w:after="0" w:line="240" w:lineRule="auto"/>
        <w:jc w:val="both"/>
      </w:pPr>
      <w:r w:rsidRPr="00FD637A">
        <w:rPr>
          <w:rStyle w:val="FootnoteReference"/>
          <w:sz w:val="20"/>
          <w:szCs w:val="20"/>
        </w:rPr>
        <w:footnoteRef/>
      </w:r>
      <w:r w:rsidRPr="00FD637A">
        <w:rPr>
          <w:rFonts w:ascii="Times New Roman" w:hAnsi="Times New Roman"/>
          <w:sz w:val="20"/>
          <w:szCs w:val="20"/>
          <w:lang w:eastAsia="ru-RU"/>
        </w:rPr>
        <w:t>Заполняется случаях, если Порядком предоставления субсидии предусмотрено перечисление Субсидии в разрезе конкретных проектов (мероприятий) и если данные проекты (мероприятия)  указаны в пункте 1.1.1 соглашения.</w:t>
      </w:r>
    </w:p>
  </w:footnote>
  <w:footnote w:id="4">
    <w:p w:rsidR="00FA11ED" w:rsidRDefault="00FA11ED" w:rsidP="00FD637A">
      <w:pPr>
        <w:widowControl w:val="0"/>
        <w:autoSpaceDE w:val="0"/>
        <w:autoSpaceDN w:val="0"/>
        <w:spacing w:after="0" w:line="240" w:lineRule="auto"/>
        <w:jc w:val="both"/>
      </w:pPr>
      <w:r w:rsidRPr="00FD637A">
        <w:rPr>
          <w:rStyle w:val="FootnoteReference"/>
          <w:sz w:val="20"/>
          <w:szCs w:val="20"/>
        </w:rPr>
        <w:footnoteRef/>
      </w:r>
      <w:r w:rsidRPr="00FD637A">
        <w:rPr>
          <w:rFonts w:ascii="Times New Roman" w:hAnsi="Times New Roman"/>
          <w:sz w:val="20"/>
          <w:szCs w:val="20"/>
          <w:lang w:eastAsia="ru-RU"/>
        </w:rPr>
        <w:t>Плановое значение показателя, указываемого в настоящей таблице, должно соответствовать плановому значению показателя, указанному в графе 6 приложения № 3 к Типовой форме соглашения.</w:t>
      </w:r>
    </w:p>
  </w:footnote>
  <w:footnote w:id="5">
    <w:p w:rsidR="00FA11ED" w:rsidRDefault="00FA11ED" w:rsidP="00FD637A">
      <w:pPr>
        <w:widowControl w:val="0"/>
        <w:autoSpaceDE w:val="0"/>
        <w:autoSpaceDN w:val="0"/>
        <w:spacing w:after="0" w:line="240" w:lineRule="auto"/>
        <w:jc w:val="both"/>
      </w:pPr>
      <w:r w:rsidRPr="00FD637A">
        <w:rPr>
          <w:rStyle w:val="FootnoteReference"/>
          <w:sz w:val="20"/>
          <w:szCs w:val="20"/>
        </w:rPr>
        <w:footnoteRef/>
      </w:r>
      <w:r w:rsidRPr="00FD637A">
        <w:rPr>
          <w:rFonts w:ascii="Times New Roman" w:hAnsi="Times New Roman"/>
          <w:sz w:val="20"/>
          <w:szCs w:val="20"/>
          <w:lang w:eastAsia="ru-RU"/>
        </w:rPr>
        <w:t>Достигнутое значение показателя, указываемого в настоящей таблице, должно соответствовать достигнутому значению показателя, указанному в графе 7 приложения №4 к Типовой форме соглашения.</w:t>
      </w:r>
    </w:p>
  </w:footnote>
  <w:footnote w:id="6">
    <w:p w:rsidR="00FA11ED" w:rsidRDefault="00FA11ED" w:rsidP="00FD637A">
      <w:pPr>
        <w:widowControl w:val="0"/>
        <w:autoSpaceDE w:val="0"/>
        <w:autoSpaceDN w:val="0"/>
        <w:spacing w:after="0" w:line="240" w:lineRule="auto"/>
        <w:jc w:val="both"/>
      </w:pPr>
      <w:r w:rsidRPr="00FD637A">
        <w:rPr>
          <w:rStyle w:val="FootnoteReference"/>
          <w:sz w:val="20"/>
          <w:szCs w:val="20"/>
        </w:rPr>
        <w:footnoteRef/>
      </w:r>
      <w:r w:rsidRPr="00FD637A">
        <w:rPr>
          <w:rFonts w:ascii="Times New Roman" w:hAnsi="Times New Roman"/>
          <w:sz w:val="20"/>
          <w:szCs w:val="20"/>
          <w:lang w:eastAsia="ru-RU"/>
        </w:rPr>
        <w:t>Заполняется при необходимости.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514E"/>
    <w:rsid w:val="00041D9B"/>
    <w:rsid w:val="000A2AEF"/>
    <w:rsid w:val="000A68F8"/>
    <w:rsid w:val="000F514E"/>
    <w:rsid w:val="00210DA4"/>
    <w:rsid w:val="002B0F4B"/>
    <w:rsid w:val="0054064B"/>
    <w:rsid w:val="006C6F97"/>
    <w:rsid w:val="00721B96"/>
    <w:rsid w:val="007F0724"/>
    <w:rsid w:val="008F6E50"/>
    <w:rsid w:val="008F7A56"/>
    <w:rsid w:val="00915C58"/>
    <w:rsid w:val="00921D55"/>
    <w:rsid w:val="00941C55"/>
    <w:rsid w:val="00A23567"/>
    <w:rsid w:val="00CF707B"/>
    <w:rsid w:val="00E56C05"/>
    <w:rsid w:val="00EB3B3E"/>
    <w:rsid w:val="00F030D1"/>
    <w:rsid w:val="00FA11ED"/>
    <w:rsid w:val="00FD6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14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F5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514E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4064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4064B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4064B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186</Words>
  <Characters>1061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FO</cp:lastModifiedBy>
  <cp:revision>13</cp:revision>
  <dcterms:created xsi:type="dcterms:W3CDTF">2017-08-25T10:43:00Z</dcterms:created>
  <dcterms:modified xsi:type="dcterms:W3CDTF">2020-02-05T08:02:00Z</dcterms:modified>
</cp:coreProperties>
</file>